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Hyndburn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Hyndburn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Hyndburn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Hyndburn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Hyndburn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Hyndburn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69.1% </w:t>
      </w:r>
      <w:r w:rsidRPr="004747BF">
        <w:rPr>
          <w:rFonts w:ascii="Libre Franklin Light" w:eastAsia="Times New Roman" w:hAnsi="Libre Franklin Light" w:cs="Calibri Light"/>
        </w:rPr>
        <w:t xml:space="preserve">of those respondents classified as PGSI 8+ in Hyndburn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Hyndburn is estimated to be </w:t>
      </w:r>
      <w:r w:rsidRPr="00773DF7">
        <w:rPr>
          <w:rFonts w:ascii="Libre Franklin Light" w:eastAsia="Times New Roman" w:hAnsi="Libre Franklin Light" w:cs="Calibri Light"/>
          <w:b/>
          <w:bCs/>
          <w:color w:val="C45911" w:themeColor="accent2" w:themeShade="BF"/>
        </w:rPr>
        <w:t xml:space="preserve">£3,169,949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Hyndburn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Hyndburn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Hyndburn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Hyndburn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yndbur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Hyndburn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yndbur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Hyndburn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Hyndburn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yndbur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Hyndburn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Hyndburn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Hyndburn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Hyndburn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Hyndburn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Hyndburn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£3,169,949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Hyndburn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£51,633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£1,067,805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£76,494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£21,514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£39,442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£1,913,061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£3,169,949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Hyndburn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Hyndburn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Hyndburn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Hyndburn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Hyndburn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Hyndburn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Hyndburn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Hyndburn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Hyndburn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2759E61-317A-40CA-8706-8FBA2315349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